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C94BE7" w:rsidRDefault="00C94BE7" w:rsidP="00C94BE7">
      <w:pPr>
        <w:tabs>
          <w:tab w:val="left" w:pos="1170"/>
        </w:tabs>
      </w:pPr>
      <w:r>
        <w:lastRenderedPageBreak/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C94BE7" w:rsidRDefault="00C94BE7" w:rsidP="00C94BE7">
      <w:pPr>
        <w:tabs>
          <w:tab w:val="left" w:pos="1170"/>
        </w:tabs>
      </w:pPr>
      <w:r>
        <w:tab/>
        <w:t>Commissioner Kenneth W. Anderson, Jr.</w:t>
      </w:r>
    </w:p>
    <w:p w:rsidR="00C94BE7" w:rsidRDefault="00C94BE7" w:rsidP="00C94BE7">
      <w:pPr>
        <w:tabs>
          <w:tab w:val="left" w:pos="1170"/>
        </w:tabs>
      </w:pPr>
      <w:r>
        <w:tab/>
        <w:t>Commissioner Brandy Marty Marquez</w:t>
      </w:r>
    </w:p>
    <w:p w:rsidR="00C94BE7" w:rsidRDefault="00C94BE7" w:rsidP="00C94BE7">
      <w:pPr>
        <w:tabs>
          <w:tab w:val="left" w:pos="1170"/>
        </w:tabs>
      </w:pPr>
    </w:p>
    <w:p w:rsidR="00C94BE7" w:rsidRDefault="00C94BE7" w:rsidP="00C94BE7">
      <w:pPr>
        <w:tabs>
          <w:tab w:val="left" w:pos="1170"/>
        </w:tabs>
      </w:pPr>
      <w:r>
        <w:tab/>
        <w:t>All Parties of Record</w:t>
      </w:r>
    </w:p>
    <w:p w:rsidR="00C94BE7" w:rsidRDefault="00C94BE7" w:rsidP="00C94BE7">
      <w:pPr>
        <w:tabs>
          <w:tab w:val="left" w:pos="1170"/>
        </w:tabs>
      </w:pPr>
    </w:p>
    <w:p w:rsidR="00C94BE7" w:rsidRDefault="00C94BE7" w:rsidP="00C94BE7">
      <w:pPr>
        <w:tabs>
          <w:tab w:val="left" w:pos="1170"/>
        </w:tabs>
      </w:pPr>
      <w:r>
        <w:t>FROM:</w:t>
      </w:r>
      <w:r>
        <w:tab/>
      </w:r>
      <w:r w:rsidR="00235F6C">
        <w:t>Carlos Carrasco</w:t>
      </w:r>
      <w:r>
        <w:t>, Commission Advising</w:t>
      </w:r>
    </w:p>
    <w:p w:rsidR="00C94BE7" w:rsidRDefault="00C94BE7" w:rsidP="00C94BE7">
      <w:pPr>
        <w:tabs>
          <w:tab w:val="left" w:pos="1170"/>
        </w:tabs>
      </w:pPr>
    </w:p>
    <w:p w:rsidR="00C94BE7" w:rsidRPr="00512010" w:rsidRDefault="00C94BE7" w:rsidP="00C94BE7">
      <w:pPr>
        <w:tabs>
          <w:tab w:val="left" w:pos="1170"/>
        </w:tabs>
        <w:ind w:left="1170" w:hanging="1170"/>
      </w:pPr>
      <w:r w:rsidRPr="00512010">
        <w:t>RE:</w:t>
      </w:r>
      <w:r w:rsidRPr="00512010">
        <w:tab/>
      </w:r>
      <w:r>
        <w:t>January 30</w:t>
      </w:r>
      <w:r w:rsidRPr="00512010">
        <w:t>, 2015</w:t>
      </w:r>
      <w:r w:rsidR="00235F6C">
        <w:t>, Open Meeting Agenda Item No. 6</w:t>
      </w:r>
    </w:p>
    <w:p w:rsidR="00C94BE7" w:rsidRPr="00512010" w:rsidRDefault="00C94BE7" w:rsidP="00C94BE7">
      <w:pPr>
        <w:tabs>
          <w:tab w:val="left" w:pos="1170"/>
        </w:tabs>
        <w:ind w:left="1170" w:hanging="1170"/>
        <w:rPr>
          <w:i/>
        </w:rPr>
      </w:pPr>
      <w:r w:rsidRPr="00512010">
        <w:tab/>
        <w:t>Draft Preliminary Order, P.U.C. Docket No. 43</w:t>
      </w:r>
      <w:r w:rsidR="00235F6C">
        <w:t>720</w:t>
      </w:r>
      <w:r w:rsidRPr="00512010">
        <w:t>; SOAH Docket No. 473-15-1</w:t>
      </w:r>
      <w:r w:rsidR="00235F6C">
        <w:t>710.WS</w:t>
      </w:r>
      <w:r w:rsidRPr="00512010">
        <w:t xml:space="preserve"> </w:t>
      </w:r>
      <w:r w:rsidR="00235F6C">
        <w:t>–</w:t>
      </w:r>
      <w:r w:rsidRPr="00512010">
        <w:t xml:space="preserve"> </w:t>
      </w:r>
      <w:r w:rsidR="00235F6C">
        <w:rPr>
          <w:i/>
        </w:rPr>
        <w:t xml:space="preserve">Ratepayers’ Appeal of the Decision by the Town of </w:t>
      </w:r>
      <w:proofErr w:type="spellStart"/>
      <w:r w:rsidR="00235F6C">
        <w:rPr>
          <w:i/>
        </w:rPr>
        <w:t>Woodloch</w:t>
      </w:r>
      <w:proofErr w:type="spellEnd"/>
      <w:r w:rsidR="00235F6C">
        <w:rPr>
          <w:i/>
        </w:rPr>
        <w:t xml:space="preserve"> to Change Rates (37967-A, 37968-A).</w:t>
      </w:r>
    </w:p>
    <w:p w:rsidR="00C94BE7" w:rsidRPr="00512010" w:rsidRDefault="00C94BE7" w:rsidP="00C94BE7">
      <w:pPr>
        <w:tabs>
          <w:tab w:val="left" w:pos="1170"/>
        </w:tabs>
        <w:ind w:left="1170" w:hanging="1170"/>
      </w:pPr>
    </w:p>
    <w:p w:rsidR="00C94BE7" w:rsidRPr="00512010" w:rsidRDefault="00C94BE7" w:rsidP="00C94BE7">
      <w:pPr>
        <w:tabs>
          <w:tab w:val="left" w:pos="1170"/>
        </w:tabs>
      </w:pPr>
      <w:r w:rsidRPr="00512010">
        <w:t>DATE:</w:t>
      </w:r>
      <w:r w:rsidRPr="00512010">
        <w:tab/>
      </w:r>
      <w:r w:rsidR="00235F6C">
        <w:t>January 23</w:t>
      </w:r>
      <w:r w:rsidRPr="00512010">
        <w:t>, 2015</w:t>
      </w:r>
    </w:p>
    <w:p w:rsidR="00C94BE7" w:rsidRPr="00A70498" w:rsidRDefault="00C94BE7" w:rsidP="00C94BE7">
      <w:pPr>
        <w:tabs>
          <w:tab w:val="left" w:pos="1170"/>
        </w:tabs>
        <w:rPr>
          <w:color w:val="C00000"/>
        </w:rPr>
      </w:pPr>
    </w:p>
    <w:p w:rsidR="00C94BE7" w:rsidRPr="00A70498" w:rsidRDefault="00C94BE7" w:rsidP="00C94BE7">
      <w:pPr>
        <w:tabs>
          <w:tab w:val="left" w:pos="1170"/>
        </w:tabs>
        <w:rPr>
          <w:color w:val="C00000"/>
        </w:rPr>
      </w:pPr>
    </w:p>
    <w:p w:rsidR="00C94BE7" w:rsidRPr="00512010" w:rsidRDefault="00C94BE7" w:rsidP="00C94BE7">
      <w:pPr>
        <w:tabs>
          <w:tab w:val="left" w:pos="1170"/>
        </w:tabs>
        <w:jc w:val="both"/>
      </w:pPr>
      <w:r w:rsidRPr="00512010">
        <w:t xml:space="preserve">Please find enclosed the draft preliminary order filed by Commission Advising in the above-referenced docket.  The Commission will consider this draft preliminary order at the </w:t>
      </w:r>
      <w:r w:rsidRPr="00512010">
        <w:br/>
      </w:r>
      <w:r>
        <w:t>January 30</w:t>
      </w:r>
      <w:r w:rsidRPr="00512010">
        <w:t>, 2015 open meeting.  Parties shall not file responses or comments addressing this draft preliminary order.</w:t>
      </w:r>
    </w:p>
    <w:p w:rsidR="00C94BE7" w:rsidRPr="00512010" w:rsidRDefault="00C94BE7" w:rsidP="00C94BE7">
      <w:pPr>
        <w:tabs>
          <w:tab w:val="left" w:pos="1170"/>
        </w:tabs>
        <w:jc w:val="both"/>
      </w:pPr>
    </w:p>
    <w:p w:rsidR="00C94BE7" w:rsidRPr="00512010" w:rsidRDefault="00C94BE7" w:rsidP="00C94BE7">
      <w:pPr>
        <w:tabs>
          <w:tab w:val="left" w:pos="1170"/>
        </w:tabs>
        <w:jc w:val="both"/>
      </w:pPr>
      <w:r w:rsidRPr="00512010">
        <w:t xml:space="preserve">Any modifications to the draft preliminary order that are proposed by one or more Commissioners will be filed simultaneously prior to the consideration of the matter at the </w:t>
      </w:r>
      <w:r>
        <w:t>January 30</w:t>
      </w:r>
      <w:r w:rsidRPr="00512010">
        <w:t>, 2015 open meeting.</w:t>
      </w:r>
    </w:p>
    <w:p w:rsidR="00C94BE7" w:rsidRPr="00512010" w:rsidRDefault="00C94BE7" w:rsidP="00C94BE7">
      <w:pPr>
        <w:jc w:val="both"/>
      </w:pPr>
    </w:p>
    <w:p w:rsidR="00C94BE7" w:rsidRPr="00A70498" w:rsidRDefault="00C94BE7" w:rsidP="00C94BE7">
      <w:pPr>
        <w:rPr>
          <w:color w:val="C00000"/>
        </w:rPr>
        <w:sectPr w:rsidR="00C94BE7" w:rsidRPr="00A7049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512010" w:rsidRDefault="00C94BE7" w:rsidP="00C94BE7"/>
    <w:p w:rsidR="00C94BE7" w:rsidRPr="00512010" w:rsidRDefault="00C94BE7" w:rsidP="00C94BE7">
      <w:pPr>
        <w:rPr>
          <w:sz w:val="16"/>
          <w:szCs w:val="16"/>
        </w:rPr>
      </w:pPr>
      <w:r w:rsidRPr="00512010">
        <w:rPr>
          <w:sz w:val="16"/>
          <w:szCs w:val="16"/>
        </w:rPr>
        <w:fldChar w:fldCharType="begin"/>
      </w:r>
      <w:r w:rsidRPr="00512010">
        <w:rPr>
          <w:sz w:val="16"/>
          <w:szCs w:val="16"/>
        </w:rPr>
        <w:instrText xml:space="preserve"> FILENAME \p  \* MERGEFORMAT </w:instrText>
      </w:r>
      <w:r w:rsidRPr="00512010">
        <w:rPr>
          <w:sz w:val="16"/>
          <w:szCs w:val="16"/>
        </w:rPr>
        <w:fldChar w:fldCharType="separate"/>
      </w:r>
      <w:r w:rsidR="001A7B31">
        <w:rPr>
          <w:noProof/>
          <w:sz w:val="16"/>
          <w:szCs w:val="16"/>
        </w:rPr>
        <w:t>Q:\CADM\ORDERS\PRELIM\43000\43720 dpo memo.docx</w:t>
      </w:r>
      <w:r w:rsidRPr="00512010">
        <w:rPr>
          <w:sz w:val="16"/>
          <w:szCs w:val="16"/>
        </w:rPr>
        <w:fldChar w:fldCharType="end"/>
      </w:r>
      <w:bookmarkStart w:id="0" w:name="_GoBack"/>
      <w:bookmarkEnd w:id="0"/>
    </w:p>
    <w:p w:rsidR="00C94BE7" w:rsidRPr="00A70498" w:rsidRDefault="00C94BE7" w:rsidP="00C94BE7">
      <w:pPr>
        <w:rPr>
          <w:color w:val="C00000"/>
        </w:rPr>
      </w:pPr>
    </w:p>
    <w:p w:rsidR="009E3AC7" w:rsidRDefault="009E3AC7" w:rsidP="00C93E4A"/>
    <w:sectPr w:rsidR="009E3AC7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BE7" w:rsidRDefault="00C94BE7" w:rsidP="00F205E0">
      <w:r>
        <w:separator/>
      </w:r>
    </w:p>
  </w:endnote>
  <w:endnote w:type="continuationSeparator" w:id="0">
    <w:p w:rsidR="00C94BE7" w:rsidRDefault="00C94BE7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5pt;height:14.5pt" o:ole="" fillcolor="window">
          <v:imagedata r:id="rId1" o:title=""/>
        </v:shape>
        <o:OLEObject Type="Embed" ProgID="MSDraw" ShapeID="_x0000_i1026" DrawAspect="Content" ObjectID="_1483508344" r:id="rId2">
          <o:FieldCodes>\* mergeformat</o:FieldCodes>
        </o:OLEObject>
      </w:object>
    </w:r>
  </w:p>
  <w:p w:rsidR="00DE78BA" w:rsidRDefault="00DE78BA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1A7B31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BE7" w:rsidRDefault="00C94BE7" w:rsidP="00F205E0">
      <w:r>
        <w:separator/>
      </w:r>
    </w:p>
  </w:footnote>
  <w:footnote w:type="continuationSeparator" w:id="0">
    <w:p w:rsidR="00C94BE7" w:rsidRDefault="00C94BE7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E78BA" w:rsidP="00AC26D9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6pt;height:74.15pt" o:ole="">
          <v:imagedata r:id="rId1" o:title=""/>
        </v:shape>
        <o:OLEObject Type="Embed" ProgID="CPaint4" ShapeID="_x0000_i1025" DrawAspect="Content" ObjectID="_1483508343" r:id="rId2"/>
      </w:objec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1A7B3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attachedTemplate r:id="rId1"/>
  <w:defaultTabStop w:val="720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E7"/>
    <w:rsid w:val="00054249"/>
    <w:rsid w:val="00081D53"/>
    <w:rsid w:val="000A4384"/>
    <w:rsid w:val="001A7B31"/>
    <w:rsid w:val="001C60C2"/>
    <w:rsid w:val="00235F6C"/>
    <w:rsid w:val="00266D3A"/>
    <w:rsid w:val="00333DA2"/>
    <w:rsid w:val="003B52A7"/>
    <w:rsid w:val="003C1C7E"/>
    <w:rsid w:val="003F6056"/>
    <w:rsid w:val="004F132B"/>
    <w:rsid w:val="0057420A"/>
    <w:rsid w:val="006856A5"/>
    <w:rsid w:val="00783E18"/>
    <w:rsid w:val="00787F8C"/>
    <w:rsid w:val="008143E2"/>
    <w:rsid w:val="008348B5"/>
    <w:rsid w:val="00890720"/>
    <w:rsid w:val="008E2B50"/>
    <w:rsid w:val="009B073B"/>
    <w:rsid w:val="009E3AC7"/>
    <w:rsid w:val="00A12349"/>
    <w:rsid w:val="00AC26D9"/>
    <w:rsid w:val="00C3714F"/>
    <w:rsid w:val="00C6276B"/>
    <w:rsid w:val="00C93E4A"/>
    <w:rsid w:val="00C94BE7"/>
    <w:rsid w:val="00CB24AC"/>
    <w:rsid w:val="00D90769"/>
    <w:rsid w:val="00D96923"/>
    <w:rsid w:val="00DE78BA"/>
    <w:rsid w:val="00E83210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61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BE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BE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tr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ltrhd</Template>
  <TotalTime>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Dwyer, Davida</dc:creator>
  <cp:lastModifiedBy>Carrasco, Carlos</cp:lastModifiedBy>
  <cp:revision>3</cp:revision>
  <cp:lastPrinted>2010-07-16T14:48:00Z</cp:lastPrinted>
  <dcterms:created xsi:type="dcterms:W3CDTF">2015-01-22T21:34:00Z</dcterms:created>
  <dcterms:modified xsi:type="dcterms:W3CDTF">2015-01-23T14:53:00Z</dcterms:modified>
</cp:coreProperties>
</file>